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C89F" w14:textId="777B876A" w:rsidR="00BA00AB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SCOLEY</w:t>
      </w:r>
      <w:r>
        <w:rPr>
          <w:rFonts w:ascii="Times New Roman" w:hAnsi="Times New Roman" w:cs="Times New Roman"/>
          <w:sz w:val="24"/>
          <w:szCs w:val="24"/>
        </w:rPr>
        <w:t xml:space="preserve">     (d.1506)</w:t>
      </w:r>
    </w:p>
    <w:p w14:paraId="5906F7E6" w14:textId="129FC312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Havercroft.</w:t>
      </w:r>
    </w:p>
    <w:p w14:paraId="160B53F2" w14:textId="4BA02C8D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9FB8E" w14:textId="77946AB9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F29E1" w14:textId="5444EF8D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73A6E549" w14:textId="069EEC29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9D69532" w14:textId="582670C3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C0BB43" w14:textId="5DDCCBAF" w:rsid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EEA50" w14:textId="5F064D70" w:rsidR="0046573D" w:rsidRPr="0046573D" w:rsidRDefault="0046573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sectPr w:rsidR="0046573D" w:rsidRPr="00465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DCB2" w14:textId="77777777" w:rsidR="0046573D" w:rsidRDefault="0046573D" w:rsidP="009139A6">
      <w:r>
        <w:separator/>
      </w:r>
    </w:p>
  </w:endnote>
  <w:endnote w:type="continuationSeparator" w:id="0">
    <w:p w14:paraId="24040CDC" w14:textId="77777777" w:rsidR="0046573D" w:rsidRDefault="004657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A72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E9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61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8389" w14:textId="77777777" w:rsidR="0046573D" w:rsidRDefault="0046573D" w:rsidP="009139A6">
      <w:r>
        <w:separator/>
      </w:r>
    </w:p>
  </w:footnote>
  <w:footnote w:type="continuationSeparator" w:id="0">
    <w:p w14:paraId="6FFF03C3" w14:textId="77777777" w:rsidR="0046573D" w:rsidRDefault="004657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A3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375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92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3D"/>
    <w:rsid w:val="000666E0"/>
    <w:rsid w:val="002510B7"/>
    <w:rsid w:val="0046573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B11CA"/>
  <w15:chartTrackingRefBased/>
  <w15:docId w15:val="{64B6BE58-73E7-4995-A871-978E74249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2022-03-05T14:19:00Z</dcterms:created>
  <dcterms:modified xsi:type="dcterms:W3CDTF">2022-03-05T14:21:00Z</dcterms:modified>
</cp:coreProperties>
</file>